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1E0D48" w:rsidRDefault="001E0D48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1E0D48" w:rsidRDefault="001E0D48" w:rsidP="00D648B0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предоставления муниципальной услуги _________________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__________________________________________________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1E0D48" w:rsidRPr="003B6721" w:rsidRDefault="001E0D48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1E0D48" w:rsidRPr="004658C2" w:rsidRDefault="001E0D4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E0D48" w:rsidRDefault="001E0D48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1E0D48" w:rsidRDefault="001E0D48" w:rsidP="003B6721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1E0D48" w:rsidRDefault="001E0D48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E0D48" w:rsidRDefault="001E0D48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ФИО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E0D48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E0D48" w:rsidRPr="00D648B0" w:rsidRDefault="001E0D4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1E0D48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1E0D48"/>
    <w:rsid w:val="003B6721"/>
    <w:rsid w:val="004658C2"/>
    <w:rsid w:val="004F0DF8"/>
    <w:rsid w:val="00773D73"/>
    <w:rsid w:val="008147E2"/>
    <w:rsid w:val="008524D2"/>
    <w:rsid w:val="008A7BF5"/>
    <w:rsid w:val="00D6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7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335</Words>
  <Characters>1915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2016-07-25T06:53:00Z</dcterms:created>
  <dcterms:modified xsi:type="dcterms:W3CDTF">2017-12-07T17:59:00Z</dcterms:modified>
</cp:coreProperties>
</file>